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PYBLEY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Carlton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Lindrick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lands of the late Walter Carleton(q.v.).</w:t>
      </w: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21-179)</w:t>
      </w: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B11C0" w:rsidRDefault="00AB11C0" w:rsidP="00AB11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January 2016</w:t>
      </w:r>
      <w:bookmarkStart w:id="0" w:name="_GoBack"/>
      <w:bookmarkEnd w:id="0"/>
    </w:p>
    <w:sectPr w:rsidR="00DD5B8A" w:rsidRPr="00AB11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1C0" w:rsidRDefault="00AB11C0" w:rsidP="00564E3C">
      <w:pPr>
        <w:spacing w:after="0" w:line="240" w:lineRule="auto"/>
      </w:pPr>
      <w:r>
        <w:separator/>
      </w:r>
    </w:p>
  </w:endnote>
  <w:endnote w:type="continuationSeparator" w:id="0">
    <w:p w:rsidR="00AB11C0" w:rsidRDefault="00AB11C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B11C0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1C0" w:rsidRDefault="00AB11C0" w:rsidP="00564E3C">
      <w:pPr>
        <w:spacing w:after="0" w:line="240" w:lineRule="auto"/>
      </w:pPr>
      <w:r>
        <w:separator/>
      </w:r>
    </w:p>
  </w:footnote>
  <w:footnote w:type="continuationSeparator" w:id="0">
    <w:p w:rsidR="00AB11C0" w:rsidRDefault="00AB11C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1C0"/>
    <w:rsid w:val="00372DC6"/>
    <w:rsid w:val="00564E3C"/>
    <w:rsid w:val="0064591D"/>
    <w:rsid w:val="00AB11C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C74C8"/>
  <w15:chartTrackingRefBased/>
  <w15:docId w15:val="{6980A222-2A38-46CA-98DB-3DAA56E8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2016-01-04T21:54:00Z</dcterms:created>
  <dcterms:modified xsi:type="dcterms:W3CDTF">2016-01-04T21:55:00Z</dcterms:modified>
</cp:coreProperties>
</file>